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789EF26" w:rsidR="006E5D65" w:rsidRPr="00E960BB" w:rsidRDefault="00997F14" w:rsidP="529EF021">
      <w:pPr>
        <w:spacing w:line="240" w:lineRule="auto"/>
        <w:jc w:val="right"/>
        <w:rPr>
          <w:rFonts w:ascii="Corbel" w:hAnsi="Corbel"/>
          <w:i/>
          <w:iCs/>
        </w:rPr>
      </w:pPr>
      <w:r w:rsidRPr="529EF02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C6FEF" w:rsidRPr="529EF021">
        <w:rPr>
          <w:rFonts w:ascii="Corbel" w:hAnsi="Corbel"/>
          <w:i/>
          <w:iCs/>
        </w:rPr>
        <w:t xml:space="preserve">Załącznik nr 1.5 do Zarządzenia Rektora UR  nr </w:t>
      </w:r>
      <w:r w:rsidR="2C8A9AF5" w:rsidRPr="529EF021">
        <w:rPr>
          <w:rFonts w:ascii="Corbel" w:hAnsi="Corbel"/>
          <w:i/>
          <w:iCs/>
        </w:rPr>
        <w:t>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3242B5" w14:textId="06C28F05" w:rsidR="0085747A" w:rsidRPr="009C54AE" w:rsidRDefault="0071620A" w:rsidP="49A3C590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9A3C590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9A3C590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3D57B3" w:rsidRPr="49A3C590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AF4814" w:rsidRPr="49A3C590">
        <w:rPr>
          <w:rFonts w:ascii="Corbel" w:hAnsi="Corbel"/>
          <w:i/>
          <w:iCs/>
          <w:smallCaps/>
          <w:sz w:val="24"/>
          <w:szCs w:val="24"/>
        </w:rPr>
        <w:t>202</w:t>
      </w:r>
      <w:r w:rsidR="7D56DF14" w:rsidRPr="49A3C590">
        <w:rPr>
          <w:rFonts w:ascii="Corbel" w:hAnsi="Corbel"/>
          <w:i/>
          <w:iCs/>
          <w:smallCaps/>
          <w:sz w:val="24"/>
          <w:szCs w:val="24"/>
        </w:rPr>
        <w:t>5</w:t>
      </w:r>
      <w:r w:rsidR="00AF4814" w:rsidRPr="49A3C590">
        <w:rPr>
          <w:rFonts w:ascii="Corbel" w:hAnsi="Corbel"/>
          <w:i/>
          <w:iCs/>
          <w:smallCaps/>
          <w:sz w:val="24"/>
          <w:szCs w:val="24"/>
        </w:rPr>
        <w:t>-20</w:t>
      </w:r>
      <w:r w:rsidR="716A7047" w:rsidRPr="49A3C590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0D2960B" w14:textId="4FB37577" w:rsidR="00445970" w:rsidRPr="00EA4832" w:rsidRDefault="00184B7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155C84">
        <w:rPr>
          <w:rFonts w:ascii="Corbel" w:hAnsi="Corbel"/>
          <w:sz w:val="20"/>
          <w:szCs w:val="20"/>
        </w:rPr>
        <w:t>202</w:t>
      </w:r>
      <w:r w:rsidR="465C111A">
        <w:rPr>
          <w:rFonts w:ascii="Corbel" w:hAnsi="Corbel"/>
          <w:sz w:val="20"/>
          <w:szCs w:val="20"/>
        </w:rPr>
        <w:t>6/</w:t>
      </w:r>
      <w:r w:rsidR="00155C84">
        <w:rPr>
          <w:rFonts w:ascii="Corbel" w:hAnsi="Corbel"/>
          <w:sz w:val="20"/>
          <w:szCs w:val="20"/>
        </w:rPr>
        <w:t>202</w:t>
      </w:r>
      <w:r w:rsidR="153167C1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9E2F2C2" w14:textId="77777777" w:rsidTr="49A3C59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FFE8B" w14:textId="77777777" w:rsidR="0085747A" w:rsidRPr="009C54AE" w:rsidRDefault="009315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w:rsidR="0085747A" w:rsidRPr="009C54AE" w14:paraId="4CA29152" w14:textId="77777777" w:rsidTr="49A3C590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49A3C590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409C8051" w:rsidR="0085747A" w:rsidRPr="009C54AE" w:rsidRDefault="0794C712" w:rsidP="49A3C5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9A3C59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A1F1E" w:rsidRPr="009C54AE" w14:paraId="73603CF6" w14:textId="77777777" w:rsidTr="49A3C590">
        <w:tc>
          <w:tcPr>
            <w:tcW w:w="2694" w:type="dxa"/>
            <w:vAlign w:val="center"/>
          </w:tcPr>
          <w:p w14:paraId="0A39E105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A1F1E" w:rsidRPr="009C54AE" w:rsidRDefault="008A1F1E" w:rsidP="00174D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A1F1E" w:rsidRPr="009C54AE" w14:paraId="63AED1F3" w14:textId="77777777" w:rsidTr="49A3C590">
        <w:tc>
          <w:tcPr>
            <w:tcW w:w="2694" w:type="dxa"/>
            <w:vAlign w:val="center"/>
          </w:tcPr>
          <w:p w14:paraId="4B835047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A1F1E" w:rsidRPr="009C54AE" w:rsidRDefault="008A1F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A1F1E" w:rsidRPr="009C54AE" w14:paraId="4BA63E62" w14:textId="77777777" w:rsidTr="49A3C590">
        <w:tc>
          <w:tcPr>
            <w:tcW w:w="2694" w:type="dxa"/>
            <w:vAlign w:val="center"/>
          </w:tcPr>
          <w:p w14:paraId="448A1CED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A1F1E" w:rsidRPr="009C54AE" w:rsidRDefault="008A1F1E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A1F1E" w:rsidRPr="009C54AE" w14:paraId="77AD840C" w14:textId="77777777" w:rsidTr="49A3C590">
        <w:tc>
          <w:tcPr>
            <w:tcW w:w="2694" w:type="dxa"/>
            <w:vAlign w:val="center"/>
          </w:tcPr>
          <w:p w14:paraId="04C0481C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A1F1E" w:rsidRPr="009C54AE" w:rsidRDefault="008A1F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A1F1E" w:rsidRPr="009C54AE" w14:paraId="18E4151E" w14:textId="77777777" w:rsidTr="49A3C590">
        <w:tc>
          <w:tcPr>
            <w:tcW w:w="2694" w:type="dxa"/>
            <w:vAlign w:val="center"/>
          </w:tcPr>
          <w:p w14:paraId="7C3992E0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A1F1E" w:rsidRPr="009C54AE" w:rsidRDefault="008A1F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A1F1E" w:rsidRPr="009C54AE" w14:paraId="26308192" w14:textId="77777777" w:rsidTr="49A3C590">
        <w:tc>
          <w:tcPr>
            <w:tcW w:w="2694" w:type="dxa"/>
            <w:vAlign w:val="center"/>
          </w:tcPr>
          <w:p w14:paraId="47AAF248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F2331C" w14:textId="77777777" w:rsidR="008A1F1E" w:rsidRPr="009C54AE" w:rsidRDefault="008A1F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8A1F1E" w:rsidRPr="009C54AE" w14:paraId="40C06CE6" w14:textId="77777777" w:rsidTr="49A3C590">
        <w:tc>
          <w:tcPr>
            <w:tcW w:w="2694" w:type="dxa"/>
            <w:vAlign w:val="center"/>
          </w:tcPr>
          <w:p w14:paraId="5863A118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92C3F0" w14:textId="77777777" w:rsidR="008A1F1E" w:rsidRPr="009C54AE" w:rsidRDefault="008A1F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8A1F1E" w:rsidRPr="009C54AE" w14:paraId="2786482B" w14:textId="77777777" w:rsidTr="49A3C590">
        <w:tc>
          <w:tcPr>
            <w:tcW w:w="2694" w:type="dxa"/>
            <w:vAlign w:val="center"/>
          </w:tcPr>
          <w:p w14:paraId="13A990D4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8A1F1E" w:rsidRPr="009C54AE" w:rsidRDefault="008A1F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A1F1E" w:rsidRPr="00163CA5" w14:paraId="5713A133" w14:textId="77777777" w:rsidTr="49A3C590">
        <w:tc>
          <w:tcPr>
            <w:tcW w:w="2694" w:type="dxa"/>
            <w:vAlign w:val="center"/>
          </w:tcPr>
          <w:p w14:paraId="69C2AF6E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060BBB" w14:textId="77777777" w:rsidR="008A1F1E" w:rsidRPr="00163CA5" w:rsidRDefault="00D875B7" w:rsidP="00D8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163CA5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Dr hab. Marta </w:t>
            </w:r>
            <w:proofErr w:type="spellStart"/>
            <w:r w:rsidRPr="00163CA5">
              <w:rPr>
                <w:rFonts w:ascii="Corbel" w:hAnsi="Corbel"/>
                <w:b w:val="0"/>
                <w:sz w:val="24"/>
                <w:szCs w:val="24"/>
                <w:lang w:val="sv-SE"/>
              </w:rPr>
              <w:t>Uberman</w:t>
            </w:r>
            <w:proofErr w:type="spellEnd"/>
            <w:r w:rsidR="008A1F1E" w:rsidRPr="00163CA5">
              <w:rPr>
                <w:rFonts w:ascii="Corbel" w:hAnsi="Corbel"/>
                <w:b w:val="0"/>
                <w:sz w:val="24"/>
                <w:szCs w:val="24"/>
                <w:lang w:val="sv-SE"/>
              </w:rPr>
              <w:t>, prof. UR</w:t>
            </w:r>
          </w:p>
        </w:tc>
      </w:tr>
      <w:tr w:rsidR="008A1F1E" w:rsidRPr="00D45BF4" w14:paraId="471FE442" w14:textId="77777777" w:rsidTr="49A3C590">
        <w:tc>
          <w:tcPr>
            <w:tcW w:w="2694" w:type="dxa"/>
            <w:vAlign w:val="center"/>
          </w:tcPr>
          <w:p w14:paraId="4BE3E90F" w14:textId="77777777" w:rsidR="008A1F1E" w:rsidRPr="009C54AE" w:rsidRDefault="008A1F1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A1F1E" w:rsidRPr="00E07C3C" w:rsidRDefault="008A1F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E9621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015B8F" w:rsidRPr="009C54AE" w:rsidRDefault="009315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113A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F636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9C54AE" w:rsidRDefault="009315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9C54AE" w:rsidRDefault="00923D7D" w:rsidP="00D9664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7D4125" w14:textId="60B0B4C9" w:rsidR="0085747A" w:rsidRPr="00163CA5" w:rsidRDefault="00D45BF4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163CA5">
        <w:rPr>
          <w:rFonts w:ascii="MS Gothic" w:eastAsia="MS Gothic" w:hAnsi="MS Gothic" w:cs="MS Gothic"/>
          <w:bCs/>
          <w:szCs w:val="24"/>
          <w:u w:val="single"/>
        </w:rPr>
        <w:t>X</w:t>
      </w:r>
      <w:r w:rsidR="00163CA5" w:rsidRPr="00163CA5">
        <w:rPr>
          <w:rFonts w:ascii="MS Gothic" w:eastAsia="MS Gothic" w:hAnsi="MS Gothic" w:cs="MS Gothic"/>
          <w:bCs/>
          <w:szCs w:val="24"/>
          <w:u w:val="single"/>
        </w:rPr>
        <w:t xml:space="preserve"> </w:t>
      </w:r>
      <w:r w:rsidR="0085747A" w:rsidRPr="00163CA5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386692D9" w14:textId="076EC7C2" w:rsidR="0085747A" w:rsidRPr="00163CA5" w:rsidRDefault="00163CA5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163CA5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163CA5">
        <w:rPr>
          <w:rFonts w:ascii="Corbel" w:hAnsi="Corbel"/>
          <w:bCs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9D6D8EA" w:rsidR="00E22FBC" w:rsidRDefault="00E22FBC" w:rsidP="49A3C59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9A3C590">
        <w:rPr>
          <w:rFonts w:ascii="Corbel" w:hAnsi="Corbel"/>
          <w:smallCaps w:val="0"/>
        </w:rPr>
        <w:t xml:space="preserve">1.3 </w:t>
      </w:r>
      <w:r>
        <w:tab/>
      </w:r>
      <w:r w:rsidRPr="49A3C590">
        <w:rPr>
          <w:rFonts w:ascii="Corbel" w:hAnsi="Corbel"/>
          <w:smallCaps w:val="0"/>
        </w:rPr>
        <w:t>For</w:t>
      </w:r>
      <w:r w:rsidR="00445970" w:rsidRPr="49A3C590">
        <w:rPr>
          <w:rFonts w:ascii="Corbel" w:hAnsi="Corbel"/>
          <w:smallCaps w:val="0"/>
        </w:rPr>
        <w:t xml:space="preserve">ma zaliczenia przedmiotu </w:t>
      </w:r>
      <w:r w:rsidRPr="49A3C590">
        <w:rPr>
          <w:rFonts w:ascii="Corbel" w:hAnsi="Corbel"/>
          <w:smallCaps w:val="0"/>
        </w:rPr>
        <w:t xml:space="preserve">(z toku) </w:t>
      </w:r>
      <w:r w:rsidRPr="49A3C590">
        <w:rPr>
          <w:rFonts w:ascii="Corbel" w:hAnsi="Corbel"/>
          <w:b w:val="0"/>
          <w:smallCaps w:val="0"/>
        </w:rPr>
        <w:t>(egzamin, zaliczenie z oceną, zaliczenie bez oceny)</w:t>
      </w:r>
    </w:p>
    <w:p w14:paraId="078AA4B1" w14:textId="77777777" w:rsidR="008A1F1E" w:rsidRPr="009C54AE" w:rsidRDefault="008A1F1E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32A6F7" w14:textId="77777777" w:rsidTr="49A3C590">
        <w:tc>
          <w:tcPr>
            <w:tcW w:w="9670" w:type="dxa"/>
          </w:tcPr>
          <w:p w14:paraId="401C0AD5" w14:textId="7D314130" w:rsidR="0085747A" w:rsidRPr="009C54AE" w:rsidRDefault="15592456" w:rsidP="49A3C5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9A3C590">
              <w:rPr>
                <w:rFonts w:ascii="Corbel" w:hAnsi="Corbel"/>
                <w:b w:val="0"/>
                <w:smallCaps w:val="0"/>
                <w:color w:val="000000" w:themeColor="text1"/>
              </w:rPr>
              <w:t>Wiedza z zakresu pedagogiki ogólnej, pedagogiki przedszkolnej i wczesnoszkolnej, teorii plastyki, historii sztuki, estetyki i kultury plastycznej.</w:t>
            </w:r>
          </w:p>
        </w:tc>
      </w:tr>
    </w:tbl>
    <w:p w14:paraId="3656B9AB" w14:textId="77777777" w:rsidR="00153C41" w:rsidRDefault="00153C41" w:rsidP="49A3C590">
      <w:pPr>
        <w:pStyle w:val="Punktygwne"/>
        <w:spacing w:before="0" w:after="0"/>
        <w:rPr>
          <w:rFonts w:ascii="Corbel" w:hAnsi="Corbel"/>
        </w:rPr>
      </w:pPr>
    </w:p>
    <w:p w14:paraId="24D86BB1" w14:textId="74F8F21F" w:rsidR="49A3C590" w:rsidRDefault="49A3C590" w:rsidP="49A3C590">
      <w:pPr>
        <w:pStyle w:val="Punktygwne"/>
        <w:spacing w:before="0" w:after="0"/>
        <w:rPr>
          <w:rFonts w:ascii="Corbel" w:hAnsi="Corbel"/>
        </w:rPr>
      </w:pPr>
    </w:p>
    <w:p w14:paraId="4DFA90E2" w14:textId="3C271A99" w:rsidR="49A3C590" w:rsidRDefault="49A3C590" w:rsidP="49A3C590">
      <w:pPr>
        <w:pStyle w:val="Punktygwne"/>
        <w:spacing w:before="0" w:after="0"/>
        <w:rPr>
          <w:rFonts w:ascii="Corbel" w:hAnsi="Corbel"/>
        </w:rPr>
      </w:pPr>
    </w:p>
    <w:p w14:paraId="1C706A19" w14:textId="782359A2" w:rsidR="49A3C590" w:rsidRDefault="49A3C590" w:rsidP="49A3C590">
      <w:pPr>
        <w:pStyle w:val="Punktygwne"/>
        <w:spacing w:before="0" w:after="0"/>
        <w:rPr>
          <w:rFonts w:ascii="Corbel" w:hAnsi="Corbel"/>
        </w:rPr>
      </w:pPr>
    </w:p>
    <w:p w14:paraId="49CCA641" w14:textId="17F7F630" w:rsidR="49A3C590" w:rsidRDefault="49A3C590" w:rsidP="49A3C590">
      <w:pPr>
        <w:pStyle w:val="Punktygwne"/>
        <w:spacing w:before="0" w:after="0"/>
        <w:rPr>
          <w:rFonts w:ascii="Corbel" w:hAnsi="Corbel"/>
        </w:rPr>
      </w:pPr>
    </w:p>
    <w:p w14:paraId="7DB6D4EE" w14:textId="7D4347A9" w:rsidR="0085747A" w:rsidRPr="00C05F44" w:rsidRDefault="0071620A" w:rsidP="49A3C590">
      <w:pPr>
        <w:pStyle w:val="Punktygwne"/>
        <w:spacing w:before="0" w:after="0"/>
        <w:rPr>
          <w:rFonts w:ascii="Corbel" w:hAnsi="Corbel"/>
        </w:rPr>
      </w:pPr>
      <w:r w:rsidRPr="49A3C590">
        <w:rPr>
          <w:rFonts w:ascii="Corbel" w:hAnsi="Corbel"/>
        </w:rPr>
        <w:t>3.</w:t>
      </w:r>
      <w:r w:rsidR="0085747A" w:rsidRPr="49A3C590">
        <w:rPr>
          <w:rFonts w:ascii="Corbel" w:hAnsi="Corbel"/>
        </w:rPr>
        <w:t xml:space="preserve"> </w:t>
      </w:r>
      <w:r w:rsidR="00A84C85" w:rsidRPr="49A3C590">
        <w:rPr>
          <w:rFonts w:ascii="Corbel" w:hAnsi="Corbel"/>
        </w:rPr>
        <w:t>cele, efekty uczenia się</w:t>
      </w:r>
      <w:r w:rsidR="0085747A" w:rsidRPr="49A3C590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4CAFF59" w14:textId="77777777" w:rsidTr="49A3C590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5A903F6" w14:textId="77777777" w:rsidR="0085747A" w:rsidRPr="009C54AE" w:rsidRDefault="008F4BAD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w:rsidR="0085747A" w:rsidRPr="009C54AE" w14:paraId="4410511E" w14:textId="77777777" w:rsidTr="49A3C590">
        <w:tc>
          <w:tcPr>
            <w:tcW w:w="851" w:type="dxa"/>
            <w:vAlign w:val="center"/>
          </w:tcPr>
          <w:p w14:paraId="550CF7E8" w14:textId="77777777" w:rsidR="0085747A" w:rsidRPr="009C54AE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5A871EA" w14:textId="77777777" w:rsidR="0085747A" w:rsidRPr="009C54AE" w:rsidRDefault="008F4BAD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 w wieku przedszkolnym i wczesnoszkolnym.</w:t>
            </w:r>
          </w:p>
        </w:tc>
      </w:tr>
      <w:tr w:rsidR="00B4153A" w:rsidRPr="009C54AE" w14:paraId="0E37F21B" w14:textId="77777777" w:rsidTr="49A3C590">
        <w:tc>
          <w:tcPr>
            <w:tcW w:w="851" w:type="dxa"/>
            <w:vAlign w:val="center"/>
          </w:tcPr>
          <w:p w14:paraId="53C0B3C4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FEAF858" w14:textId="4B6F6D17" w:rsidR="00B4153A" w:rsidRPr="009C54AE" w:rsidRDefault="155924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9A3C590"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plastycznej dzieci w wieku przedszkolnym i wczesnoszkolnym.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182BF26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3502A36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692B4FE0" w14:textId="77777777" w:rsidR="0093153A" w:rsidRPr="0093153A" w:rsidRDefault="008F4BAD" w:rsidP="008F4BA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etapy, metody i formy projektowania działań plastycznych dziecka lub ucznia;</w:t>
            </w:r>
          </w:p>
          <w:p w14:paraId="6F5049C8" w14:textId="77777777" w:rsidR="0093153A" w:rsidRPr="0093153A" w:rsidRDefault="00D16AED" w:rsidP="00D16AE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sposoby rozwijania twórczej aktywności dziecka lub ucznia;</w:t>
            </w:r>
          </w:p>
          <w:p w14:paraId="3088A169" w14:textId="77777777" w:rsidR="0093153A" w:rsidRPr="0093153A" w:rsidRDefault="00D16AED" w:rsidP="00D16AE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zasady projektowania zajęć plastycznych w prz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edszkolu i klasach I–III szkoły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podstawowej;</w:t>
            </w:r>
          </w:p>
          <w:p w14:paraId="4B5CEA91" w14:textId="77777777" w:rsidR="0085747A" w:rsidRPr="009C54AE" w:rsidRDefault="00D16AED" w:rsidP="00D16AE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cznia w zakresie jego zdolności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plastycznych i monitorowania jego rozwoju w tym obszarze.</w:t>
            </w:r>
          </w:p>
        </w:tc>
        <w:tc>
          <w:tcPr>
            <w:tcW w:w="1873" w:type="dxa"/>
          </w:tcPr>
          <w:p w14:paraId="4101652C" w14:textId="77777777" w:rsidR="00F63689" w:rsidRDefault="00F63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99056E" w14:textId="77777777" w:rsidR="00F63689" w:rsidRDefault="00F63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1E4F7F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88DC0E1" w14:textId="77777777" w:rsidR="0093153A" w:rsidRPr="009C54AE" w:rsidRDefault="0093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85747A" w:rsidRPr="009C54AE" w14:paraId="1FFF9604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A7D04A5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4657B5B9" w14:textId="77777777" w:rsidR="0093153A" w:rsidRPr="0093153A" w:rsidRDefault="00D16AED" w:rsidP="00D16AE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plastycznych;</w:t>
            </w:r>
          </w:p>
          <w:p w14:paraId="2FD42940" w14:textId="77777777" w:rsidR="0093153A" w:rsidRPr="0093153A" w:rsidRDefault="00D16AED" w:rsidP="00D16AE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14:paraId="0EF3FB60" w14:textId="77777777" w:rsidR="0093153A" w:rsidRPr="0093153A" w:rsidRDefault="00D16AED" w:rsidP="00D16AE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14:paraId="76F4B0C4" w14:textId="77777777" w:rsidR="0085747A" w:rsidRPr="009C54AE" w:rsidRDefault="00D16AED" w:rsidP="00D16AE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14:paraId="1299C43A" w14:textId="77777777" w:rsidR="00F63689" w:rsidRDefault="00F63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35EA91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15CE230C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5ACBE2A4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4613C0BF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63458DB1" w14:textId="77777777" w:rsidR="00B4153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9C54AE" w14:paraId="0492F518" w14:textId="77777777" w:rsidTr="005E6E85">
        <w:tc>
          <w:tcPr>
            <w:tcW w:w="1701" w:type="dxa"/>
          </w:tcPr>
          <w:p w14:paraId="41960800" w14:textId="77777777" w:rsidR="0085747A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0D70A9D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14:paraId="008F5D1B" w14:textId="77777777" w:rsidR="0093153A" w:rsidRPr="0093153A" w:rsidRDefault="00D16AED" w:rsidP="00931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14:paraId="649753C5" w14:textId="77777777" w:rsidR="0093153A" w:rsidRPr="0093153A" w:rsidRDefault="00D16AED" w:rsidP="00D16AE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 w:rsidR="005A786B"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dzielenia się jej efektami;</w:t>
            </w:r>
          </w:p>
          <w:p w14:paraId="346F56F1" w14:textId="77777777" w:rsidR="0085747A" w:rsidRPr="009C54AE" w:rsidRDefault="00D16AED" w:rsidP="00D16AED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</w:t>
            </w:r>
            <w:r w:rsidR="0093153A" w:rsidRPr="0093153A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14:paraId="4DDBEF00" w14:textId="77777777" w:rsidR="00F63689" w:rsidRDefault="00F63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61D779" w14:textId="77777777" w:rsidR="00F63689" w:rsidRDefault="00F63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A9CEF5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3CF2D8B6" w14:textId="77777777" w:rsidR="0085747A" w:rsidRPr="009C54AE" w:rsidRDefault="0085747A" w:rsidP="49A3C590">
      <w:pPr>
        <w:pStyle w:val="Punktygwne"/>
        <w:spacing w:before="0" w:after="0"/>
        <w:rPr>
          <w:rFonts w:ascii="Corbel" w:hAnsi="Corbel"/>
          <w:b w:val="0"/>
        </w:rPr>
      </w:pPr>
    </w:p>
    <w:p w14:paraId="3E3E829F" w14:textId="5159C801" w:rsidR="49A3C590" w:rsidRDefault="49A3C590" w:rsidP="49A3C590">
      <w:pPr>
        <w:pStyle w:val="Punktygwne"/>
        <w:spacing w:before="0" w:after="0"/>
        <w:rPr>
          <w:rFonts w:ascii="Corbel" w:hAnsi="Corbel"/>
          <w:b w:val="0"/>
        </w:rPr>
      </w:pPr>
    </w:p>
    <w:p w14:paraId="65B79E44" w14:textId="1780DCBB" w:rsidR="49A3C590" w:rsidRDefault="49A3C590" w:rsidP="49A3C590">
      <w:pPr>
        <w:pStyle w:val="Punktygwne"/>
        <w:spacing w:before="0" w:after="0"/>
        <w:rPr>
          <w:rFonts w:ascii="Corbel" w:hAnsi="Corbel"/>
          <w:b w:val="0"/>
        </w:rPr>
      </w:pPr>
    </w:p>
    <w:p w14:paraId="4E5B6D00" w14:textId="79436065" w:rsidR="49A3C590" w:rsidRDefault="49A3C590" w:rsidP="49A3C590">
      <w:pPr>
        <w:pStyle w:val="Punktygwne"/>
        <w:spacing w:before="0" w:after="0"/>
        <w:rPr>
          <w:rFonts w:ascii="Corbel" w:hAnsi="Corbel"/>
          <w:b w:val="0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FB7827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49A3C590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01052E7B" w14:textId="77777777" w:rsidTr="49A3C590">
        <w:tc>
          <w:tcPr>
            <w:tcW w:w="9639" w:type="dxa"/>
          </w:tcPr>
          <w:p w14:paraId="16E2B4C3" w14:textId="77777777" w:rsidR="00077315" w:rsidRDefault="00D16AED" w:rsidP="008B6543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F2A9F">
              <w:rPr>
                <w:rFonts w:ascii="Corbel" w:hAnsi="Corbel"/>
                <w:sz w:val="24"/>
                <w:szCs w:val="24"/>
              </w:rPr>
              <w:t xml:space="preserve">Ekspresja plastyczna i jej rodzaje. </w:t>
            </w:r>
            <w:r>
              <w:rPr>
                <w:rFonts w:ascii="Corbel" w:hAnsi="Corbel"/>
                <w:sz w:val="24"/>
                <w:szCs w:val="24"/>
              </w:rPr>
              <w:t>Ekspresja plastyczna dziecka – jej rozwój, uwarunkowania, stymulowanie.</w:t>
            </w:r>
          </w:p>
        </w:tc>
      </w:tr>
      <w:tr w:rsidR="00077315" w:rsidRPr="009C54AE" w14:paraId="5686F45F" w14:textId="77777777" w:rsidTr="49A3C590">
        <w:tc>
          <w:tcPr>
            <w:tcW w:w="9639" w:type="dxa"/>
          </w:tcPr>
          <w:p w14:paraId="694F6DD9" w14:textId="77777777" w:rsidR="00077315" w:rsidRDefault="00D16AED" w:rsidP="008B654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programowa, program, konspekt. Typy zajęć plastycznych w kl. I-III szkoły podstawowej. Zajęcia plastyczne w przedszkolu.</w:t>
            </w:r>
          </w:p>
        </w:tc>
      </w:tr>
      <w:tr w:rsidR="00077315" w:rsidRPr="009C54AE" w14:paraId="6B657EB4" w14:textId="77777777" w:rsidTr="49A3C590">
        <w:tc>
          <w:tcPr>
            <w:tcW w:w="9639" w:type="dxa"/>
          </w:tcPr>
          <w:p w14:paraId="7D7F8F17" w14:textId="327DD0CB" w:rsidR="00077315" w:rsidRPr="000E68CC" w:rsidRDefault="1BAB6ADE" w:rsidP="008B654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49A3C590">
              <w:rPr>
                <w:rFonts w:ascii="Corbel" w:hAnsi="Corbel"/>
                <w:sz w:val="24"/>
                <w:szCs w:val="24"/>
              </w:rPr>
              <w:t>Planowanie pracy dydaktyczno-wychowawczej, metody i formy pracy. Materiały i narzędzia, środki dydaktyczne. Warsztat nauczyciela. Strategie dydaktyczne stymulowania w procesie edukacji plastycznej.</w:t>
            </w:r>
          </w:p>
        </w:tc>
      </w:tr>
      <w:tr w:rsidR="00077315" w:rsidRPr="009C54AE" w14:paraId="21D0EBD0" w14:textId="77777777" w:rsidTr="49A3C590">
        <w:tc>
          <w:tcPr>
            <w:tcW w:w="9639" w:type="dxa"/>
          </w:tcPr>
          <w:p w14:paraId="74C4C976" w14:textId="77777777" w:rsidR="00077315" w:rsidRDefault="00D16AED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Wyznaczniki uzdolnień plastycznych dzieci. Struktura uzdolnień plastycznych. Warunki rozwoju uzdolnień plastycznych.</w:t>
            </w:r>
          </w:p>
        </w:tc>
      </w:tr>
      <w:tr w:rsidR="00077315" w:rsidRPr="009C54AE" w14:paraId="0B25140A" w14:textId="77777777" w:rsidTr="49A3C590">
        <w:tc>
          <w:tcPr>
            <w:tcW w:w="9639" w:type="dxa"/>
          </w:tcPr>
          <w:p w14:paraId="34D11A3D" w14:textId="77777777" w:rsidR="00077315" w:rsidRPr="000E68CC" w:rsidRDefault="00D16AED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Estetyka. Kultura a poczucie estetyki. Rozwój świadomości estetycznej. Kultura plastyczna.</w:t>
            </w:r>
          </w:p>
        </w:tc>
      </w:tr>
    </w:tbl>
    <w:p w14:paraId="1FC3994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562CB0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49A3C590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62523E0C" w14:textId="77777777" w:rsidTr="49A3C590">
        <w:tc>
          <w:tcPr>
            <w:tcW w:w="9639" w:type="dxa"/>
          </w:tcPr>
          <w:p w14:paraId="2D691AFD" w14:textId="77777777" w:rsidR="00077315" w:rsidRPr="007E0EB6" w:rsidRDefault="00D16AED" w:rsidP="00155C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F56">
              <w:rPr>
                <w:rFonts w:ascii="Corbel" w:hAnsi="Corbel"/>
                <w:sz w:val="24"/>
                <w:szCs w:val="24"/>
              </w:rPr>
              <w:t>Ekspresja plastyczna dziecka</w:t>
            </w:r>
            <w:r>
              <w:rPr>
                <w:rFonts w:ascii="Corbel" w:hAnsi="Corbel"/>
                <w:sz w:val="24"/>
                <w:szCs w:val="24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  <w:sz w:val="24"/>
                <w:szCs w:val="24"/>
              </w:rPr>
              <w:t>stadium ba</w:t>
            </w:r>
            <w:r>
              <w:rPr>
                <w:rFonts w:ascii="Corbel" w:hAnsi="Corbel"/>
                <w:sz w:val="24"/>
                <w:szCs w:val="24"/>
              </w:rPr>
              <w:t xml:space="preserve">zgrot, stadium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przedschematycznym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schematycznym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modyfikacja schematu) i początkach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realizmu. Ćwiczenia </w:t>
            </w:r>
            <w:r>
              <w:rPr>
                <w:rFonts w:ascii="Corbel" w:hAnsi="Corbel"/>
                <w:sz w:val="24"/>
                <w:szCs w:val="24"/>
              </w:rPr>
              <w:t xml:space="preserve">praktyczne – 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 xml:space="preserve">wytworów </w:t>
            </w:r>
            <w:r w:rsidRPr="00477F56">
              <w:rPr>
                <w:rFonts w:ascii="Corbel" w:hAnsi="Corbel"/>
                <w:sz w:val="24"/>
                <w:szCs w:val="24"/>
              </w:rPr>
              <w:t>plastycznych dzieci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7315" w:rsidRPr="009C54AE" w14:paraId="48CC4362" w14:textId="77777777" w:rsidTr="49A3C590">
        <w:tc>
          <w:tcPr>
            <w:tcW w:w="9639" w:type="dxa"/>
          </w:tcPr>
          <w:p w14:paraId="5EA3FF7E" w14:textId="77777777" w:rsidR="00077315" w:rsidRPr="007E0EB6" w:rsidRDefault="00D16AED" w:rsidP="00155C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podstawy programowej w zakresie realizacji zajęć plastycznych w przedszkolu i edukacji plastycznej w kl. I-III szkoły podstawowej.</w:t>
            </w:r>
          </w:p>
        </w:tc>
      </w:tr>
      <w:tr w:rsidR="00077315" w:rsidRPr="009C54AE" w14:paraId="4A7C4D52" w14:textId="77777777" w:rsidTr="49A3C590">
        <w:tc>
          <w:tcPr>
            <w:tcW w:w="9639" w:type="dxa"/>
          </w:tcPr>
          <w:p w14:paraId="577E365A" w14:textId="75B18843" w:rsidR="00077315" w:rsidRPr="007E0EB6" w:rsidRDefault="1BAB6ADE" w:rsidP="00155C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9A3C590">
              <w:rPr>
                <w:rFonts w:ascii="Corbel" w:hAnsi="Corbel"/>
                <w:sz w:val="24"/>
                <w:szCs w:val="24"/>
              </w:rPr>
              <w:t>Typy zajęć plastycznych. Edukacja plastyczna z ekspresją kierowaną w kl. I-III (5 godz. – hospitacji w szkole). Edukacja plastyczna z ekspresją swobodną w kl. I-III (5 godz. hospitacji w szkole). Zajęcia plastyczne w przedszkolu (2 godz. hospitacji w przedszkolu).</w:t>
            </w:r>
          </w:p>
        </w:tc>
      </w:tr>
      <w:tr w:rsidR="00077315" w:rsidRPr="009C54AE" w14:paraId="0E7C0A74" w14:textId="77777777" w:rsidTr="49A3C590">
        <w:tc>
          <w:tcPr>
            <w:tcW w:w="9639" w:type="dxa"/>
          </w:tcPr>
          <w:p w14:paraId="0A411A3A" w14:textId="794FEE01" w:rsidR="00077315" w:rsidRPr="007E0EB6" w:rsidRDefault="1BAB6ADE" w:rsidP="00155C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9A3C590">
              <w:rPr>
                <w:rFonts w:ascii="Corbel" w:hAnsi="Corbel"/>
                <w:sz w:val="24"/>
                <w:szCs w:val="24"/>
              </w:rPr>
              <w:t>Planowanie zajęć plastycznych dla przedszkoli i kl. I-III z uwzględnieniem integracji treści i stymulowania naturalnego rozwoju ekspresji plastycznej, wyobraźni i percepcji wizualnej (formułowanie celów dydaktycznych, wyznaczenie metod i form pracy, wykorzystanie różnych technik plastycznych). Opracowywanie konspektów zajęć plastycznych.</w:t>
            </w:r>
          </w:p>
        </w:tc>
      </w:tr>
      <w:tr w:rsidR="00077315" w:rsidRPr="009C54AE" w14:paraId="09AAAA2F" w14:textId="77777777" w:rsidTr="49A3C590">
        <w:tc>
          <w:tcPr>
            <w:tcW w:w="9639" w:type="dxa"/>
          </w:tcPr>
          <w:p w14:paraId="1D66F00B" w14:textId="77777777" w:rsidR="00077315" w:rsidRPr="007E0EB6" w:rsidRDefault="00D16AED" w:rsidP="00155C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10F5">
              <w:rPr>
                <w:rFonts w:ascii="Corbel" w:hAnsi="Corbel"/>
                <w:sz w:val="24"/>
                <w:szCs w:val="24"/>
              </w:rPr>
              <w:t xml:space="preserve">Edukacja </w:t>
            </w:r>
            <w:r>
              <w:rPr>
                <w:rFonts w:ascii="Corbel" w:hAnsi="Corbel"/>
                <w:sz w:val="24"/>
                <w:szCs w:val="24"/>
              </w:rPr>
              <w:t xml:space="preserve">plastyczna </w:t>
            </w:r>
            <w:r w:rsidRPr="007A10F5">
              <w:rPr>
                <w:rFonts w:ascii="Corbel" w:hAnsi="Corbel"/>
                <w:sz w:val="24"/>
                <w:szCs w:val="24"/>
              </w:rPr>
              <w:t>w galerii sztuki, muzeum (lekcja muzealna) lub w pracowni artysty plastyka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4CE0A41" w14:textId="77777777" w:rsidR="00077315" w:rsidRPr="009C54AE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C46580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w14:paraId="218CBCF8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6D98A12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1F3755CC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15" w:rsidRPr="009C54AE" w14:paraId="5018B00A" w14:textId="77777777" w:rsidTr="1F3755CC">
        <w:tc>
          <w:tcPr>
            <w:tcW w:w="1985" w:type="dxa"/>
          </w:tcPr>
          <w:p w14:paraId="17368564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6C5EB56" w14:textId="77777777" w:rsidR="00077315" w:rsidRPr="00D96649" w:rsidRDefault="00D875B7" w:rsidP="00D966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projektowa</w:t>
            </w:r>
            <w:r w:rsidR="00D16AED" w:rsidRPr="00D96649">
              <w:rPr>
                <w:rFonts w:ascii="Corbel" w:hAnsi="Corbel"/>
                <w:sz w:val="24"/>
                <w:szCs w:val="24"/>
              </w:rPr>
              <w:t>, obserwacja w czasie zajęć</w:t>
            </w:r>
          </w:p>
        </w:tc>
        <w:tc>
          <w:tcPr>
            <w:tcW w:w="2126" w:type="dxa"/>
          </w:tcPr>
          <w:p w14:paraId="49CCF9E1" w14:textId="77777777" w:rsidR="00077315" w:rsidRPr="00D96649" w:rsidRDefault="00110A91" w:rsidP="00D9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77315" w:rsidRPr="009C54AE" w14:paraId="7ABF5E44" w14:textId="77777777" w:rsidTr="1F3755CC">
        <w:tc>
          <w:tcPr>
            <w:tcW w:w="1985" w:type="dxa"/>
          </w:tcPr>
          <w:p w14:paraId="727CF0E4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A51D5E7" w14:textId="3E3B0775" w:rsidR="00077315" w:rsidRPr="00D96649" w:rsidRDefault="2520B7DB" w:rsidP="00D966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9A3C590">
              <w:rPr>
                <w:rFonts w:ascii="Corbel" w:hAnsi="Corbel"/>
                <w:sz w:val="24"/>
                <w:szCs w:val="24"/>
              </w:rPr>
              <w:t>O</w:t>
            </w:r>
            <w:r w:rsidR="00077315" w:rsidRPr="49A3C590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1BAB6ADE" w:rsidRPr="49A3C590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7F626B56" w14:textId="77777777" w:rsidR="00077315" w:rsidRPr="00D96649" w:rsidRDefault="00077315" w:rsidP="00D9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77315" w:rsidRPr="009C54AE" w14:paraId="581D0337" w14:textId="77777777" w:rsidTr="1F3755CC">
        <w:tc>
          <w:tcPr>
            <w:tcW w:w="1985" w:type="dxa"/>
          </w:tcPr>
          <w:p w14:paraId="002D746F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6701E5B" w14:textId="5F462BD9" w:rsidR="00077315" w:rsidRPr="00D96649" w:rsidRDefault="0E4B0F54" w:rsidP="00D966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F3755CC">
              <w:rPr>
                <w:rFonts w:ascii="Corbel" w:hAnsi="Corbel"/>
                <w:sz w:val="24"/>
                <w:szCs w:val="24"/>
              </w:rPr>
              <w:t>O</w:t>
            </w:r>
            <w:r w:rsidR="00077315" w:rsidRPr="1F3755CC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1BAB6ADE" w:rsidRPr="1F3755CC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04C64560" w14:textId="77777777" w:rsidR="00077315" w:rsidRPr="00D96649" w:rsidRDefault="00077315" w:rsidP="00D966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10FFD3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BF633BC" w14:textId="77777777" w:rsidTr="00923D7D">
        <w:tc>
          <w:tcPr>
            <w:tcW w:w="9670" w:type="dxa"/>
          </w:tcPr>
          <w:p w14:paraId="5FD22E77" w14:textId="77777777" w:rsidR="00110A91" w:rsidRPr="00431EF2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2CDCCAE0" w14:textId="77777777" w:rsidR="00110A91" w:rsidRPr="00431EF2" w:rsidRDefault="00D875B7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projektowa.</w:t>
            </w:r>
          </w:p>
          <w:p w14:paraId="43E11129" w14:textId="77777777" w:rsidR="00110A91" w:rsidRPr="00431EF2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7295CC15" w14:textId="77777777" w:rsidR="0085747A" w:rsidRPr="009C54AE" w:rsidRDefault="00D16AED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="00110A91" w:rsidRPr="00431EF2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34626E63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10D281" w14:textId="77777777" w:rsidTr="34626E63">
        <w:tc>
          <w:tcPr>
            <w:tcW w:w="4962" w:type="dxa"/>
          </w:tcPr>
          <w:p w14:paraId="5FFF5B85" w14:textId="77777777" w:rsidR="0085747A" w:rsidRPr="009C54AE" w:rsidRDefault="00C61DC5" w:rsidP="00FC6F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2E4F76D" w14:textId="77777777" w:rsidR="0085747A" w:rsidRPr="009C54AE" w:rsidRDefault="00113ABA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25B258D6" w14:textId="77777777" w:rsidTr="34626E63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D38318" w14:textId="77777777" w:rsidR="00C61DC5" w:rsidRPr="009C54AE" w:rsidRDefault="00D875B7" w:rsidP="00D875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praca projektowa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8941E47" w14:textId="77777777" w:rsidR="00C61DC5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5D2DC9C" w14:textId="77777777" w:rsidTr="34626E63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E23076" w14:textId="77777777" w:rsidR="00C61DC5" w:rsidRPr="009C54AE" w:rsidRDefault="00C61DC5" w:rsidP="00D875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D875B7">
              <w:rPr>
                <w:rFonts w:ascii="Corbel" w:hAnsi="Corbel"/>
                <w:sz w:val="24"/>
                <w:szCs w:val="24"/>
              </w:rPr>
              <w:t>wykonania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D5C510C" w14:textId="5E481A06" w:rsidR="00C61DC5" w:rsidRDefault="65F9A259" w:rsidP="74D29D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  <w:highlight w:val="yellow"/>
              </w:rPr>
            </w:pPr>
            <w:r w:rsidRPr="34626E63">
              <w:rPr>
                <w:rFonts w:ascii="Corbel" w:hAnsi="Corbel"/>
                <w:sz w:val="24"/>
                <w:szCs w:val="24"/>
              </w:rPr>
              <w:t>42</w:t>
            </w:r>
          </w:p>
          <w:p w14:paraId="08CE6F91" w14:textId="77777777" w:rsidR="00110A91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07C906" w14:textId="77777777" w:rsidR="00110A91" w:rsidRPr="009C54AE" w:rsidRDefault="00113ABA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10A9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2A79740" w14:textId="77777777" w:rsidTr="34626E63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02436C1" w14:textId="577E89F3" w:rsidR="0085747A" w:rsidRPr="009C54AE" w:rsidRDefault="373B44B4" w:rsidP="74D29D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  <w:highlight w:val="yellow"/>
              </w:rPr>
            </w:pPr>
            <w:r w:rsidRPr="34626E63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2922784" w14:textId="77777777" w:rsidTr="34626E63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036E3D" w14:textId="77777777" w:rsidR="0085747A" w:rsidRPr="009C54AE" w:rsidRDefault="005A786B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5915E96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CBE87A5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9C54AE" w14:paraId="2A1AD2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E2CAF4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23DE523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76DD34B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0D913B" w14:textId="77777777" w:rsidR="00D16AED" w:rsidRPr="00431EF2" w:rsidRDefault="00D16AED" w:rsidP="00431EF2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 A. (red.) Wybrane problemy edukacji plastycznej dzieci i młodzieży, UMCS, Lublin, 2013.</w:t>
            </w:r>
          </w:p>
          <w:p w14:paraId="53696C94" w14:textId="77777777" w:rsidR="00D16AED" w:rsidRPr="00D16AED" w:rsidRDefault="00D16AED" w:rsidP="00431EF2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Gloton</w:t>
            </w:r>
            <w:proofErr w:type="spellEnd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C. </w:t>
            </w:r>
            <w:proofErr w:type="spellStart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Clero</w:t>
            </w:r>
            <w:proofErr w:type="spellEnd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Twórcza aktywność dziecka, PWN, Warszawa 1985.</w:t>
            </w:r>
          </w:p>
          <w:p w14:paraId="67566C0A" w14:textId="77777777" w:rsidR="007E0EB6" w:rsidRPr="007E0EB6" w:rsidRDefault="007E0EB6" w:rsidP="00431EF2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V., W. </w:t>
            </w: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Brittain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Twórczość a rozwój umysłowy dziecka, PWN, Warszawa 1977.</w:t>
            </w:r>
          </w:p>
          <w:p w14:paraId="6C76FC74" w14:textId="77777777" w:rsidR="007E0EB6" w:rsidRPr="009C54AE" w:rsidRDefault="007E0EB6" w:rsidP="00431EF2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Popek, S., Psychologia twórczości plastycznej, UMCS, Lublin, 2010.</w:t>
            </w:r>
          </w:p>
        </w:tc>
      </w:tr>
      <w:tr w:rsidR="0085747A" w:rsidRPr="009C54AE" w14:paraId="4C5D70E9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2228AAB" w14:textId="77777777" w:rsidR="007E0EB6" w:rsidRPr="00D16AED" w:rsidRDefault="007E0EB6" w:rsidP="00431EF2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Arnheim</w:t>
            </w:r>
            <w:proofErr w:type="spellEnd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R., Sztuka i percepcja wzrokowa, PWN, Warszawa 2014. </w:t>
            </w:r>
          </w:p>
          <w:p w14:paraId="7B905A01" w14:textId="77777777" w:rsidR="007E0EB6" w:rsidRPr="00D16AED" w:rsidRDefault="00D16AED" w:rsidP="00431EF2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  <w:r w:rsidR="007E0EB6"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14:paraId="79B27328" w14:textId="77777777" w:rsidR="00D16AED" w:rsidRDefault="00D16AED" w:rsidP="00431EF2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Michejda-Kowalska, O dziecięcej wyobraźni plastycznej, WSiP, Warszawa, 1987.</w:t>
            </w:r>
          </w:p>
          <w:p w14:paraId="6F7CBF80" w14:textId="77777777" w:rsidR="007E0EB6" w:rsidRPr="00D16AED" w:rsidRDefault="007E0EB6" w:rsidP="00431EF2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14:paraId="43EFE3D8" w14:textId="77777777" w:rsidR="00D16AED" w:rsidRPr="00D16AED" w:rsidRDefault="00D16AED" w:rsidP="00431EF2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3CB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DFA3" w14:textId="77777777" w:rsidR="00C07138" w:rsidRDefault="00C07138" w:rsidP="00C16ABF">
      <w:pPr>
        <w:spacing w:after="0" w:line="240" w:lineRule="auto"/>
      </w:pPr>
      <w:r>
        <w:separator/>
      </w:r>
    </w:p>
  </w:endnote>
  <w:endnote w:type="continuationSeparator" w:id="0">
    <w:p w14:paraId="4CE6358E" w14:textId="77777777" w:rsidR="00C07138" w:rsidRDefault="00C071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F8B51" w14:textId="77777777" w:rsidR="00C07138" w:rsidRDefault="00C07138" w:rsidP="00C16ABF">
      <w:pPr>
        <w:spacing w:after="0" w:line="240" w:lineRule="auto"/>
      </w:pPr>
      <w:r>
        <w:separator/>
      </w:r>
    </w:p>
  </w:footnote>
  <w:footnote w:type="continuationSeparator" w:id="0">
    <w:p w14:paraId="25CDFFE4" w14:textId="77777777" w:rsidR="00C07138" w:rsidRDefault="00C0713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0DE0"/>
    <w:multiLevelType w:val="hybridMultilevel"/>
    <w:tmpl w:val="F0D825B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623"/>
    <w:multiLevelType w:val="hybridMultilevel"/>
    <w:tmpl w:val="4672DF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D77430"/>
    <w:multiLevelType w:val="hybridMultilevel"/>
    <w:tmpl w:val="ACA6D1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9619E"/>
    <w:multiLevelType w:val="hybridMultilevel"/>
    <w:tmpl w:val="4BEE61D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1F0211"/>
    <w:multiLevelType w:val="hybridMultilevel"/>
    <w:tmpl w:val="87A0A01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460696">
    <w:abstractNumId w:val="2"/>
  </w:num>
  <w:num w:numId="2" w16cid:durableId="1474441724">
    <w:abstractNumId w:val="1"/>
  </w:num>
  <w:num w:numId="3" w16cid:durableId="1005788376">
    <w:abstractNumId w:val="5"/>
  </w:num>
  <w:num w:numId="4" w16cid:durableId="1777215826">
    <w:abstractNumId w:val="3"/>
  </w:num>
  <w:num w:numId="5" w16cid:durableId="368378651">
    <w:abstractNumId w:val="0"/>
  </w:num>
  <w:num w:numId="6" w16cid:durableId="66671265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646"/>
    <w:rsid w:val="00015B8F"/>
    <w:rsid w:val="00022ECE"/>
    <w:rsid w:val="00042A51"/>
    <w:rsid w:val="00042D2E"/>
    <w:rsid w:val="00044C82"/>
    <w:rsid w:val="00070ED6"/>
    <w:rsid w:val="000742DC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13ABA"/>
    <w:rsid w:val="00124BFF"/>
    <w:rsid w:val="0012560E"/>
    <w:rsid w:val="00127108"/>
    <w:rsid w:val="00134B13"/>
    <w:rsid w:val="00146BC0"/>
    <w:rsid w:val="00153C41"/>
    <w:rsid w:val="00154381"/>
    <w:rsid w:val="00155C84"/>
    <w:rsid w:val="00163CA5"/>
    <w:rsid w:val="001640A7"/>
    <w:rsid w:val="00164FA7"/>
    <w:rsid w:val="00166A03"/>
    <w:rsid w:val="001718A7"/>
    <w:rsid w:val="001737CF"/>
    <w:rsid w:val="00176083"/>
    <w:rsid w:val="001770C7"/>
    <w:rsid w:val="00184B72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04C"/>
    <w:rsid w:val="002E7EC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0C5"/>
    <w:rsid w:val="003D0F95"/>
    <w:rsid w:val="003D18A9"/>
    <w:rsid w:val="003D57B3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1EF2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098"/>
    <w:rsid w:val="00526C94"/>
    <w:rsid w:val="0053153D"/>
    <w:rsid w:val="005363C4"/>
    <w:rsid w:val="00536BDE"/>
    <w:rsid w:val="00543ACC"/>
    <w:rsid w:val="0056696D"/>
    <w:rsid w:val="00573EF9"/>
    <w:rsid w:val="0059484D"/>
    <w:rsid w:val="005A0855"/>
    <w:rsid w:val="005A3196"/>
    <w:rsid w:val="005A786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0FD"/>
    <w:rsid w:val="00790E27"/>
    <w:rsid w:val="00795571"/>
    <w:rsid w:val="007A4022"/>
    <w:rsid w:val="007A6E6E"/>
    <w:rsid w:val="007C3299"/>
    <w:rsid w:val="007C3BCC"/>
    <w:rsid w:val="007C4546"/>
    <w:rsid w:val="007D6E56"/>
    <w:rsid w:val="007E0EB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1F1E"/>
    <w:rsid w:val="008A45F7"/>
    <w:rsid w:val="008B58EE"/>
    <w:rsid w:val="008B609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BAD"/>
    <w:rsid w:val="008F6E29"/>
    <w:rsid w:val="00916188"/>
    <w:rsid w:val="00923D7D"/>
    <w:rsid w:val="0093153A"/>
    <w:rsid w:val="009508DF"/>
    <w:rsid w:val="00950DAC"/>
    <w:rsid w:val="00954A07"/>
    <w:rsid w:val="00956D97"/>
    <w:rsid w:val="00961C6A"/>
    <w:rsid w:val="009703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814"/>
    <w:rsid w:val="00B06142"/>
    <w:rsid w:val="00B135B1"/>
    <w:rsid w:val="00B3130B"/>
    <w:rsid w:val="00B40ADB"/>
    <w:rsid w:val="00B4153A"/>
    <w:rsid w:val="00B43B77"/>
    <w:rsid w:val="00B43E80"/>
    <w:rsid w:val="00B607DB"/>
    <w:rsid w:val="00B66529"/>
    <w:rsid w:val="00B677C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A02"/>
    <w:rsid w:val="00BE70A5"/>
    <w:rsid w:val="00BF27CA"/>
    <w:rsid w:val="00BF2C41"/>
    <w:rsid w:val="00C058B4"/>
    <w:rsid w:val="00C05F44"/>
    <w:rsid w:val="00C07138"/>
    <w:rsid w:val="00C131B5"/>
    <w:rsid w:val="00C16ABF"/>
    <w:rsid w:val="00C170AE"/>
    <w:rsid w:val="00C26CB7"/>
    <w:rsid w:val="00C324C1"/>
    <w:rsid w:val="00C36992"/>
    <w:rsid w:val="00C56036"/>
    <w:rsid w:val="00C56285"/>
    <w:rsid w:val="00C61DC5"/>
    <w:rsid w:val="00C67E92"/>
    <w:rsid w:val="00C70A26"/>
    <w:rsid w:val="00C766DF"/>
    <w:rsid w:val="00C81850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AED"/>
    <w:rsid w:val="00D17C3C"/>
    <w:rsid w:val="00D26B2C"/>
    <w:rsid w:val="00D352C9"/>
    <w:rsid w:val="00D425B2"/>
    <w:rsid w:val="00D428D6"/>
    <w:rsid w:val="00D45BF4"/>
    <w:rsid w:val="00D53FED"/>
    <w:rsid w:val="00D552B2"/>
    <w:rsid w:val="00D608D1"/>
    <w:rsid w:val="00D74119"/>
    <w:rsid w:val="00D8075B"/>
    <w:rsid w:val="00D8678B"/>
    <w:rsid w:val="00D875B7"/>
    <w:rsid w:val="00D9663B"/>
    <w:rsid w:val="00D96649"/>
    <w:rsid w:val="00DA2114"/>
    <w:rsid w:val="00DC7B90"/>
    <w:rsid w:val="00DE09C0"/>
    <w:rsid w:val="00DE4A14"/>
    <w:rsid w:val="00DF320D"/>
    <w:rsid w:val="00DF71C8"/>
    <w:rsid w:val="00E07C3C"/>
    <w:rsid w:val="00E129B8"/>
    <w:rsid w:val="00E21E7D"/>
    <w:rsid w:val="00E22FBC"/>
    <w:rsid w:val="00E24BF5"/>
    <w:rsid w:val="00E25338"/>
    <w:rsid w:val="00E51E44"/>
    <w:rsid w:val="00E63348"/>
    <w:rsid w:val="00E73FDA"/>
    <w:rsid w:val="00E77E88"/>
    <w:rsid w:val="00E8107D"/>
    <w:rsid w:val="00E960BB"/>
    <w:rsid w:val="00EA2074"/>
    <w:rsid w:val="00EA4832"/>
    <w:rsid w:val="00EA4E9D"/>
    <w:rsid w:val="00EB422C"/>
    <w:rsid w:val="00EC4899"/>
    <w:rsid w:val="00ED03AB"/>
    <w:rsid w:val="00ED32D2"/>
    <w:rsid w:val="00EE32DE"/>
    <w:rsid w:val="00EE5457"/>
    <w:rsid w:val="00F05D47"/>
    <w:rsid w:val="00F070AB"/>
    <w:rsid w:val="00F17567"/>
    <w:rsid w:val="00F27A7B"/>
    <w:rsid w:val="00F526AF"/>
    <w:rsid w:val="00F617C3"/>
    <w:rsid w:val="00F63689"/>
    <w:rsid w:val="00F7066B"/>
    <w:rsid w:val="00F821E2"/>
    <w:rsid w:val="00F83B28"/>
    <w:rsid w:val="00FA46E5"/>
    <w:rsid w:val="00FB7DBA"/>
    <w:rsid w:val="00FC1C25"/>
    <w:rsid w:val="00FC3F45"/>
    <w:rsid w:val="00FC6FEF"/>
    <w:rsid w:val="00FD503F"/>
    <w:rsid w:val="00FD7589"/>
    <w:rsid w:val="00FF016A"/>
    <w:rsid w:val="00FF1401"/>
    <w:rsid w:val="00FF5E7D"/>
    <w:rsid w:val="0794C712"/>
    <w:rsid w:val="0E4B0F54"/>
    <w:rsid w:val="12510231"/>
    <w:rsid w:val="153167C1"/>
    <w:rsid w:val="15592456"/>
    <w:rsid w:val="1BAB6ADE"/>
    <w:rsid w:val="1F3755CC"/>
    <w:rsid w:val="1FED2E59"/>
    <w:rsid w:val="2508F417"/>
    <w:rsid w:val="2520B7DB"/>
    <w:rsid w:val="254D4B6F"/>
    <w:rsid w:val="2627BD23"/>
    <w:rsid w:val="2C8A9AF5"/>
    <w:rsid w:val="2EC07F61"/>
    <w:rsid w:val="31B4EC67"/>
    <w:rsid w:val="34626E63"/>
    <w:rsid w:val="373B44B4"/>
    <w:rsid w:val="3B313952"/>
    <w:rsid w:val="465C111A"/>
    <w:rsid w:val="49A3C590"/>
    <w:rsid w:val="529EF021"/>
    <w:rsid w:val="61A77F50"/>
    <w:rsid w:val="64201DB8"/>
    <w:rsid w:val="65F9A259"/>
    <w:rsid w:val="716A7047"/>
    <w:rsid w:val="74D29D04"/>
    <w:rsid w:val="75684E91"/>
    <w:rsid w:val="7D56DF14"/>
    <w:rsid w:val="7F2B94A8"/>
    <w:rsid w:val="7FF7D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BE6BC"/>
  <w15:docId w15:val="{CD119B1F-E4EB-4FF9-865C-FC2D4D24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A780B6-74F8-4C19-A840-6B4AC18297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44997-BF7F-4C57-BF74-1908DC4629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8E9195-670D-4CA1-ADAC-35C3371945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65077A-2A7A-4DA6-806C-01D8F7F7B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1147</Words>
  <Characters>6885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28</cp:revision>
  <cp:lastPrinted>2019-02-06T12:12:00Z</cp:lastPrinted>
  <dcterms:created xsi:type="dcterms:W3CDTF">2019-11-06T15:37:00Z</dcterms:created>
  <dcterms:modified xsi:type="dcterms:W3CDTF">2025-05-18T10:23:00Z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